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1AFDC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13465A8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022CDCF7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597D2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E0D96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14:paraId="0E9C0A1D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133CAD1D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9FC51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E16D8A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0734373B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77BB7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921EE7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Agnes,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Yrmonger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Edrepe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60B874D5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70551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3CA85" w14:textId="77777777" w:rsidR="00D622D1" w:rsidRDefault="00D622D1" w:rsidP="00D622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5B17F2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CDAAE" w14:textId="77777777" w:rsidR="00D622D1" w:rsidRDefault="00D622D1" w:rsidP="009139A6">
      <w:r>
        <w:separator/>
      </w:r>
    </w:p>
  </w:endnote>
  <w:endnote w:type="continuationSeparator" w:id="0">
    <w:p w14:paraId="6D611D10" w14:textId="77777777" w:rsidR="00D622D1" w:rsidRDefault="00D622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EB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CEB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49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9B892" w14:textId="77777777" w:rsidR="00D622D1" w:rsidRDefault="00D622D1" w:rsidP="009139A6">
      <w:r>
        <w:separator/>
      </w:r>
    </w:p>
  </w:footnote>
  <w:footnote w:type="continuationSeparator" w:id="0">
    <w:p w14:paraId="53C70248" w14:textId="77777777" w:rsidR="00D622D1" w:rsidRDefault="00D622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FA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9D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130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D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22D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30FF5"/>
  <w15:chartTrackingRefBased/>
  <w15:docId w15:val="{4F9FA0A7-E881-44D3-A477-A5B7D0D0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2022-03-04T20:18:00Z</dcterms:created>
  <dcterms:modified xsi:type="dcterms:W3CDTF">2022-03-04T20:18:00Z</dcterms:modified>
</cp:coreProperties>
</file>